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F9951">
      <w:pPr>
        <w:pStyle w:val="34"/>
        <w:keepLines/>
        <w:tabs>
          <w:tab w:val="left" w:pos="5956"/>
          <w:tab w:val="right" w:pos="10440"/>
          <w:tab w:val="right" w:pos="13323"/>
        </w:tabs>
        <w:spacing w:after="120"/>
        <w:rPr>
          <w:rFonts w:hint="default" w:cs="Arial"/>
          <w:b w:val="0"/>
          <w:sz w:val="24"/>
          <w:szCs w:val="24"/>
          <w:lang w:val="en-US" w:eastAsia="zh-CN"/>
        </w:rPr>
      </w:pPr>
      <w:bookmarkStart w:id="0" w:name="Title"/>
      <w:bookmarkEnd w:id="0"/>
      <w:r>
        <w:rPr>
          <w:rFonts w:cs="Arial"/>
          <w:sz w:val="24"/>
          <w:szCs w:val="24"/>
        </w:rPr>
        <w:t>3GPP TSG-RAN WG4 Meeting #11</w:t>
      </w:r>
      <w:r>
        <w:rPr>
          <w:rFonts w:hint="eastAsia" w:cs="Arial"/>
          <w:sz w:val="24"/>
          <w:szCs w:val="24"/>
          <w:lang w:val="en-US" w:eastAsia="zh-CN"/>
        </w:rPr>
        <w:t>5</w:t>
      </w:r>
      <w:r>
        <w:rPr>
          <w:rFonts w:cs="Arial"/>
          <w:sz w:val="24"/>
          <w:szCs w:val="24"/>
        </w:rPr>
        <w:tab/>
      </w:r>
      <w:r>
        <w:rPr>
          <w:rFonts w:hint="eastAsia" w:cs="Arial"/>
          <w:sz w:val="24"/>
          <w:szCs w:val="24"/>
          <w:lang w:val="en-US" w:eastAsia="zh-CN"/>
        </w:rPr>
        <w:t xml:space="preserve">                               </w:t>
      </w:r>
      <w:r>
        <w:rPr>
          <w:rFonts w:cs="Arial"/>
          <w:sz w:val="24"/>
          <w:szCs w:val="24"/>
        </w:rPr>
        <w:t>R4-2</w:t>
      </w:r>
      <w:r>
        <w:rPr>
          <w:rFonts w:hint="eastAsia" w:cs="Arial"/>
          <w:sz w:val="24"/>
          <w:szCs w:val="24"/>
          <w:lang w:val="en-US" w:eastAsia="zh-CN"/>
        </w:rPr>
        <w:t>508085</w:t>
      </w:r>
      <w:bookmarkStart w:id="8" w:name="_GoBack"/>
      <w:bookmarkEnd w:id="8"/>
    </w:p>
    <w:p w14:paraId="2989C19F">
      <w:pPr>
        <w:tabs>
          <w:tab w:val="left" w:pos="1985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Malta, MT, 19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23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rd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May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5</w:t>
      </w:r>
    </w:p>
    <w:p w14:paraId="24D5BAB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68E30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AI/ML functionality activation</w:t>
      </w:r>
      <w:r>
        <w:rPr>
          <w:rFonts w:hint="eastAsia"/>
          <w:color w:val="000000"/>
          <w:lang w:val="en-US" w:eastAsia="zh-CN"/>
        </w:rPr>
        <w:t xml:space="preserve"> </w:t>
      </w:r>
    </w:p>
    <w:p w14:paraId="70DAA0F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1"/>
    <w:bookmarkEnd w:id="2"/>
    <w:p w14:paraId="0E5E15A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0"/>
      <w:bookmarkStart w:id="4" w:name="OLE_LINK61"/>
      <w:bookmarkStart w:id="5" w:name="OLE_LINK59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R19</w:t>
      </w:r>
    </w:p>
    <w:bookmarkEnd w:id="3"/>
    <w:bookmarkEnd w:id="4"/>
    <w:bookmarkEnd w:id="5"/>
    <w:p w14:paraId="4A70523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NR_AIML_air-Core</w:t>
      </w:r>
    </w:p>
    <w:p w14:paraId="520E356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23D0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RAN4</w:t>
      </w:r>
    </w:p>
    <w:p w14:paraId="27041E5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2</w:t>
      </w:r>
    </w:p>
    <w:p w14:paraId="640CD22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RAN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1</w:t>
      </w:r>
    </w:p>
    <w:bookmarkEnd w:id="6"/>
    <w:bookmarkEnd w:id="7"/>
    <w:p w14:paraId="5AE65D15">
      <w:pPr>
        <w:spacing w:after="60"/>
        <w:ind w:left="1985" w:hanging="1985"/>
        <w:rPr>
          <w:rFonts w:ascii="Arial" w:hAnsi="Arial" w:cs="Arial"/>
          <w:bCs/>
        </w:rPr>
      </w:pPr>
    </w:p>
    <w:p w14:paraId="528DDCB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Jingjing Chen</w:t>
      </w:r>
    </w:p>
    <w:p w14:paraId="2758925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chenjingjing</w:t>
      </w:r>
      <w:r>
        <w:rPr>
          <w:rFonts w:ascii="Arial" w:hAnsi="Arial" w:cs="Arial"/>
          <w:b/>
          <w:bCs/>
          <w:sz w:val="22"/>
          <w:szCs w:val="22"/>
        </w:rPr>
        <w:t>@</w:t>
      </w:r>
      <w:r>
        <w:rPr>
          <w:rFonts w:hint="eastAsia" w:ascii="Arial" w:hAnsi="Arial" w:cs="Arial"/>
          <w:b/>
          <w:bCs/>
          <w:sz w:val="22"/>
          <w:szCs w:val="22"/>
          <w:lang w:val="en-US" w:eastAsia="zh-CN"/>
        </w:rPr>
        <w:t>chinamobile</w:t>
      </w:r>
      <w:r>
        <w:rPr>
          <w:rFonts w:ascii="Arial" w:hAnsi="Arial" w:cs="Arial"/>
          <w:b/>
          <w:bCs/>
          <w:sz w:val="22"/>
          <w:szCs w:val="22"/>
        </w:rPr>
        <w:t>.com</w:t>
      </w:r>
    </w:p>
    <w:p w14:paraId="0BF3399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CF47CB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46"/>
          <w:rFonts w:ascii="Arial" w:hAnsi="Arial" w:cs="Arial"/>
          <w:b/>
          <w:sz w:val="22"/>
          <w:szCs w:val="22"/>
        </w:rPr>
        <w:fldChar w:fldCharType="end"/>
      </w:r>
    </w:p>
    <w:p w14:paraId="1A60664C">
      <w:pPr>
        <w:spacing w:after="60"/>
        <w:ind w:left="1985" w:hanging="1985"/>
        <w:rPr>
          <w:rFonts w:ascii="Arial" w:hAnsi="Arial" w:cs="Arial"/>
          <w:b/>
        </w:rPr>
      </w:pPr>
    </w:p>
    <w:p w14:paraId="7F413CD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  <w:color w:val="0070C0"/>
        </w:rPr>
        <w:br w:type="textWrapping"/>
      </w:r>
    </w:p>
    <w:p w14:paraId="04C7C5AC">
      <w:pPr>
        <w:pStyle w:val="2"/>
      </w:pPr>
      <w:r>
        <w:t>1</w:t>
      </w:r>
      <w:r>
        <w:tab/>
      </w:r>
      <w:r>
        <w:t>Overall description</w:t>
      </w:r>
    </w:p>
    <w:p w14:paraId="7EF7088F">
      <w:pPr>
        <w:rPr>
          <w:color w:val="000000"/>
        </w:rPr>
      </w:pPr>
      <w:r>
        <w:rPr>
          <w:color w:val="000000"/>
        </w:rPr>
        <w:t xml:space="preserve">RAN4 </w:t>
      </w:r>
      <w:r>
        <w:rPr>
          <w:rFonts w:hint="eastAsia"/>
          <w:color w:val="000000"/>
          <w:lang w:val="en-US" w:eastAsia="zh-CN"/>
        </w:rPr>
        <w:t>is discussing activation delay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for AI/ML functionality activation </w:t>
      </w:r>
      <w:r>
        <w:rPr>
          <w:color w:val="000000"/>
        </w:rPr>
        <w:t>based on the following 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 agreement: </w:t>
      </w:r>
    </w:p>
    <w:tbl>
      <w:tblPr>
        <w:tblStyle w:val="4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78CE5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 w14:paraId="6610552D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RAN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2</w:t>
            </w:r>
            <w:r>
              <w:rPr>
                <w:b/>
                <w:bCs/>
                <w:color w:val="000000"/>
              </w:rPr>
              <w:t>#</w:t>
            </w:r>
            <w:r>
              <w:rPr>
                <w:rFonts w:hint="eastAsia"/>
                <w:b/>
                <w:bCs/>
                <w:color w:val="000000"/>
                <w:lang w:val="en-US" w:eastAsia="zh-CN"/>
              </w:rPr>
              <w:t>129</w:t>
            </w:r>
            <w:r>
              <w:rPr>
                <w:b/>
                <w:bCs/>
                <w:color w:val="000000"/>
              </w:rPr>
              <w:t xml:space="preserve"> agreements:</w:t>
            </w:r>
          </w:p>
          <w:p w14:paraId="1BA089AC">
            <w:pPr>
              <w:numPr>
                <w:ilvl w:val="0"/>
                <w:numId w:val="5"/>
              </w:numPr>
              <w:rPr>
                <w:color w:val="000000"/>
              </w:rPr>
            </w:pPr>
            <w:r>
              <w:rPr>
                <w:bCs/>
              </w:rPr>
              <w:t xml:space="preserve">If option A is configured in Step 3, for periodic CSI reporting, the UE autonomously activate the applicable functionalities upon reporting applicable functionalities via RRCReconfigurationComplete in step 4 (i.e. without need to wait RRCReconfiguration in Step 5). </w:t>
            </w:r>
          </w:p>
        </w:tc>
      </w:tr>
    </w:tbl>
    <w:p w14:paraId="1F9F2382">
      <w:pPr>
        <w:rPr>
          <w:color w:val="000000"/>
          <w:lang w:val="en-US"/>
        </w:rPr>
      </w:pPr>
    </w:p>
    <w:p w14:paraId="37220639">
      <w:pPr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Companies in RAN4 have different interpretation</w:t>
      </w:r>
      <w:r>
        <w:rPr>
          <w:color w:val="000000"/>
          <w:lang w:val="en-US" w:eastAsia="zh-CN"/>
        </w:rPr>
        <w:t>s</w:t>
      </w:r>
      <w:r>
        <w:rPr>
          <w:rFonts w:hint="eastAsia"/>
          <w:color w:val="000000"/>
          <w:lang w:val="en-US" w:eastAsia="zh-CN"/>
        </w:rPr>
        <w:t xml:space="preserve"> about </w:t>
      </w:r>
      <w:r>
        <w:rPr>
          <w:color w:val="000000"/>
          <w:lang w:val="en-US" w:eastAsia="zh-CN"/>
        </w:rPr>
        <w:t xml:space="preserve">the following </w:t>
      </w:r>
      <w:r>
        <w:rPr>
          <w:rFonts w:hint="eastAsia"/>
          <w:color w:val="000000"/>
          <w:lang w:val="en-US" w:eastAsia="zh-CN"/>
        </w:rPr>
        <w:t>RAN2 agreement</w:t>
      </w:r>
      <w:r>
        <w:rPr>
          <w:color w:val="000000"/>
          <w:lang w:val="en-US" w:eastAsia="zh-CN"/>
        </w:rPr>
        <w:t>: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color w:val="000000"/>
          <w:lang w:val="en-US" w:eastAsia="zh-CN"/>
        </w:rPr>
        <w:t>“</w:t>
      </w:r>
      <w:r>
        <w:rPr>
          <w:bCs/>
        </w:rPr>
        <w:t>the UE autonomously activate the applicable functionalities upon reporting applicable functionalities via RRCReconfigurationComplete in step 4</w:t>
      </w:r>
      <w:r>
        <w:rPr>
          <w:color w:val="000000"/>
          <w:lang w:val="en-US" w:eastAsia="zh-CN"/>
        </w:rPr>
        <w:t>”</w:t>
      </w:r>
      <w:r>
        <w:rPr>
          <w:rFonts w:hint="eastAsia"/>
          <w:color w:val="000000"/>
          <w:lang w:val="en-US" w:eastAsia="zh-CN"/>
        </w:rPr>
        <w:t>.</w:t>
      </w:r>
    </w:p>
    <w:p w14:paraId="2F5583F0">
      <w:pPr>
        <w:numPr>
          <w:ilvl w:val="0"/>
          <w:numId w:val="6"/>
        </w:numPr>
        <w:rPr>
          <w:bCs/>
        </w:rPr>
      </w:pPr>
      <w:r>
        <w:rPr>
          <w:rFonts w:hint="eastAsia"/>
          <w:color w:val="000000"/>
          <w:lang w:val="en-US" w:eastAsia="zh-CN"/>
        </w:rPr>
        <w:t>Interpret</w:t>
      </w:r>
      <w:r>
        <w:rPr>
          <w:color w:val="000000"/>
          <w:lang w:val="en-US" w:eastAsia="zh-CN"/>
        </w:rPr>
        <w:t>a</w:t>
      </w:r>
      <w:r>
        <w:rPr>
          <w:rFonts w:hint="eastAsia"/>
          <w:color w:val="000000"/>
          <w:lang w:val="en-US" w:eastAsia="zh-CN"/>
        </w:rPr>
        <w:t xml:space="preserve">tion 1: the applicable </w:t>
      </w:r>
      <w:r>
        <w:rPr>
          <w:bCs/>
        </w:rPr>
        <w:t>functionalities</w:t>
      </w:r>
      <w:r>
        <w:rPr>
          <w:rFonts w:hint="eastAsia"/>
          <w:bCs/>
          <w:lang w:val="en-US" w:eastAsia="zh-CN"/>
        </w:rPr>
        <w:t xml:space="preserve"> </w:t>
      </w:r>
      <w:r>
        <w:rPr>
          <w:b/>
          <w:lang w:val="en-US" w:eastAsia="zh-CN"/>
        </w:rPr>
        <w:t>are</w:t>
      </w:r>
      <w:r>
        <w:rPr>
          <w:rFonts w:hint="eastAsia"/>
          <w:b/>
          <w:lang w:val="en-US" w:eastAsia="zh-CN"/>
        </w:rPr>
        <w:t xml:space="preserve"> already activated</w:t>
      </w:r>
      <w:r>
        <w:rPr>
          <w:rFonts w:hint="eastAsia"/>
          <w:bCs/>
          <w:lang w:val="en-US" w:eastAsia="zh-CN"/>
        </w:rPr>
        <w:t xml:space="preserve"> (i.e.</w:t>
      </w:r>
      <w:r>
        <w:rPr>
          <w:bCs/>
          <w:lang w:val="en-US" w:eastAsia="zh-CN"/>
        </w:rPr>
        <w:t>,</w:t>
      </w:r>
      <w:r>
        <w:rPr>
          <w:rFonts w:hint="eastAsia"/>
          <w:bCs/>
          <w:lang w:val="en-US" w:eastAsia="zh-CN"/>
        </w:rPr>
        <w:t xml:space="preserve"> the </w:t>
      </w:r>
      <w:r>
        <w:rPr>
          <w:rFonts w:hint="eastAsia"/>
          <w:color w:val="000000"/>
          <w:lang w:val="en-US" w:eastAsia="zh-CN"/>
        </w:rPr>
        <w:t xml:space="preserve">applicable </w:t>
      </w:r>
      <w:r>
        <w:rPr>
          <w:bCs/>
        </w:rPr>
        <w:t>functionalities</w:t>
      </w:r>
      <w:r>
        <w:rPr>
          <w:rFonts w:hint="eastAsia"/>
          <w:bCs/>
          <w:lang w:val="en-US" w:eastAsia="zh-CN"/>
        </w:rPr>
        <w:t xml:space="preserve"> activation is completed) </w:t>
      </w:r>
      <w:r>
        <w:rPr>
          <w:bCs/>
          <w:lang w:val="en-US" w:eastAsia="zh-CN"/>
        </w:rPr>
        <w:t>before</w:t>
      </w:r>
      <w:r>
        <w:rPr>
          <w:rFonts w:hint="eastAsia"/>
          <w:bCs/>
          <w:lang w:val="en-US" w:eastAsia="zh-CN"/>
        </w:rPr>
        <w:t xml:space="preserve"> reporting </w:t>
      </w:r>
      <w:r>
        <w:rPr>
          <w:bCs/>
        </w:rPr>
        <w:t>applicable functionalities via RRCReconfigurationComplete in step 4</w:t>
      </w:r>
    </w:p>
    <w:p w14:paraId="7EB34FBF">
      <w:pPr>
        <w:numPr>
          <w:ilvl w:val="0"/>
          <w:numId w:val="6"/>
        </w:numPr>
        <w:rPr>
          <w:bCs/>
          <w:lang w:val="en-US" w:eastAsia="zh-CN"/>
        </w:rPr>
      </w:pPr>
      <w:r>
        <w:rPr>
          <w:rFonts w:hint="eastAsia"/>
          <w:color w:val="000000"/>
          <w:lang w:val="en-US" w:eastAsia="zh-CN"/>
        </w:rPr>
        <w:t>Interpret</w:t>
      </w:r>
      <w:r>
        <w:rPr>
          <w:color w:val="000000"/>
          <w:lang w:val="en-US" w:eastAsia="zh-CN"/>
        </w:rPr>
        <w:t>a</w:t>
      </w:r>
      <w:r>
        <w:rPr>
          <w:rFonts w:hint="eastAsia"/>
          <w:color w:val="000000"/>
          <w:lang w:val="en-US" w:eastAsia="zh-CN"/>
        </w:rPr>
        <w:t xml:space="preserve">tion 2: UE </w:t>
      </w:r>
      <w:r>
        <w:rPr>
          <w:rFonts w:hint="eastAsia"/>
          <w:b/>
          <w:bCs/>
          <w:color w:val="000000"/>
          <w:lang w:val="en-US" w:eastAsia="zh-CN"/>
        </w:rPr>
        <w:t>start</w:t>
      </w:r>
      <w:r>
        <w:rPr>
          <w:b/>
          <w:bCs/>
          <w:color w:val="000000"/>
          <w:lang w:val="en-US" w:eastAsia="zh-CN"/>
        </w:rPr>
        <w:t>s</w:t>
      </w:r>
      <w:r>
        <w:rPr>
          <w:rFonts w:hint="eastAsia"/>
          <w:b/>
          <w:bCs/>
          <w:color w:val="000000"/>
          <w:lang w:val="en-US" w:eastAsia="zh-CN"/>
        </w:rPr>
        <w:t xml:space="preserve"> to activate</w:t>
      </w:r>
      <w:r>
        <w:rPr>
          <w:rFonts w:hint="eastAsia"/>
          <w:color w:val="000000"/>
          <w:lang w:val="en-US" w:eastAsia="zh-CN"/>
        </w:rPr>
        <w:t xml:space="preserve"> </w:t>
      </w:r>
      <w:r>
        <w:rPr>
          <w:bCs/>
        </w:rPr>
        <w:t>the applicable functionalities</w:t>
      </w:r>
      <w:r>
        <w:rPr>
          <w:rFonts w:hint="eastAsia"/>
          <w:bCs/>
          <w:lang w:val="en-US" w:eastAsia="zh-CN"/>
        </w:rPr>
        <w:t xml:space="preserve"> (i.e.</w:t>
      </w:r>
      <w:r>
        <w:rPr>
          <w:bCs/>
          <w:lang w:val="en-US" w:eastAsia="zh-CN"/>
        </w:rPr>
        <w:t>,</w:t>
      </w:r>
      <w:r>
        <w:rPr>
          <w:rFonts w:hint="eastAsia"/>
          <w:bCs/>
          <w:lang w:val="en-US" w:eastAsia="zh-CN"/>
        </w:rPr>
        <w:t xml:space="preserve"> the </w:t>
      </w:r>
      <w:r>
        <w:rPr>
          <w:rFonts w:hint="eastAsia"/>
          <w:color w:val="000000"/>
          <w:lang w:val="en-US" w:eastAsia="zh-CN"/>
        </w:rPr>
        <w:t xml:space="preserve">applicable </w:t>
      </w:r>
      <w:r>
        <w:rPr>
          <w:bCs/>
        </w:rPr>
        <w:t>functionalities</w:t>
      </w:r>
      <w:r>
        <w:rPr>
          <w:rFonts w:hint="eastAsia"/>
          <w:bCs/>
          <w:lang w:val="en-US" w:eastAsia="zh-CN"/>
        </w:rPr>
        <w:t xml:space="preserve"> activation is not completed) </w:t>
      </w:r>
      <w:r>
        <w:rPr>
          <w:bCs/>
        </w:rPr>
        <w:t xml:space="preserve">upon reporting applicable functionalities via RRCReconfigurationComplete in step 4 </w:t>
      </w:r>
    </w:p>
    <w:p w14:paraId="4007501E">
      <w:pPr>
        <w:rPr>
          <w:strike/>
          <w:color w:val="000000"/>
          <w:lang w:val="en-US"/>
        </w:rPr>
      </w:pPr>
      <w:r>
        <w:rPr>
          <w:rFonts w:hint="eastAsia"/>
          <w:color w:val="000000"/>
          <w:lang w:val="en-US" w:eastAsia="zh-CN"/>
        </w:rPr>
        <w:t xml:space="preserve">RAN4 kindly requests </w:t>
      </w:r>
      <w:r>
        <w:rPr>
          <w:color w:val="000000"/>
          <w:lang w:val="en-US"/>
        </w:rPr>
        <w:t>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to clarify which interpretation is aligned with RAN2</w:t>
      </w:r>
      <w:r>
        <w:rPr>
          <w:color w:val="000000"/>
          <w:lang w:val="en-US" w:eastAsia="zh-CN"/>
        </w:rPr>
        <w:t xml:space="preserve"> agreements</w:t>
      </w:r>
      <w:r>
        <w:rPr>
          <w:rFonts w:hint="eastAsia"/>
          <w:color w:val="000000"/>
          <w:lang w:val="en-US" w:eastAsia="zh-CN"/>
        </w:rPr>
        <w:t>.</w:t>
      </w:r>
      <w:r>
        <w:rPr>
          <w:color w:val="000000"/>
          <w:lang w:eastAsia="zh-CN"/>
        </w:rPr>
        <w:t xml:space="preserve"> </w:t>
      </w:r>
    </w:p>
    <w:p w14:paraId="739960F1">
      <w:pPr>
        <w:rPr>
          <w:color w:val="000000"/>
          <w:lang w:val="en-US"/>
        </w:rPr>
      </w:pPr>
    </w:p>
    <w:p w14:paraId="5E28F9C8">
      <w:pPr>
        <w:pStyle w:val="2"/>
      </w:pPr>
      <w:r>
        <w:t>2</w:t>
      </w:r>
      <w:r>
        <w:tab/>
      </w:r>
      <w:r>
        <w:t>Actions</w:t>
      </w:r>
    </w:p>
    <w:p w14:paraId="65034DC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>
        <w:rPr>
          <w:rFonts w:hint="eastAsia" w:ascii="Arial" w:hAnsi="Arial" w:cs="Arial"/>
          <w:b/>
          <w:lang w:val="en-US" w:eastAsia="zh-CN"/>
        </w:rPr>
        <w:t>2</w:t>
      </w:r>
      <w:r>
        <w:rPr>
          <w:rFonts w:ascii="Arial" w:hAnsi="Arial" w:cs="Arial"/>
          <w:b/>
        </w:rPr>
        <w:t xml:space="preserve"> </w:t>
      </w:r>
    </w:p>
    <w:p w14:paraId="4ACC19F2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>RAN4 respectfully asks RAN</w:t>
      </w:r>
      <w:r>
        <w:rPr>
          <w:rFonts w:hint="eastAsia"/>
          <w:color w:val="000000"/>
          <w:lang w:val="en-US" w:eastAsia="zh-CN"/>
        </w:rPr>
        <w:t>2</w:t>
      </w:r>
      <w:r>
        <w:rPr>
          <w:color w:val="000000"/>
        </w:rPr>
        <w:t xml:space="preserve"> to provide clarification on the above issue.</w:t>
      </w:r>
    </w:p>
    <w:p w14:paraId="130C3168">
      <w:pPr>
        <w:spacing w:after="120"/>
        <w:rPr>
          <w:rFonts w:ascii="Arial" w:hAnsi="Arial" w:cs="Arial"/>
        </w:rPr>
      </w:pPr>
    </w:p>
    <w:p w14:paraId="55D02A1D">
      <w:pPr>
        <w:pStyle w:val="2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</w:r>
      <w:r>
        <w:rPr>
          <w:szCs w:val="36"/>
        </w:rPr>
        <w:t xml:space="preserve">Dates of next </w:t>
      </w:r>
      <w:r>
        <w:rPr>
          <w:rFonts w:cs="Arial"/>
          <w:bCs/>
          <w:szCs w:val="36"/>
        </w:rPr>
        <w:t>TSG RAN WG4</w:t>
      </w:r>
      <w:r>
        <w:rPr>
          <w:szCs w:val="36"/>
        </w:rPr>
        <w:t xml:space="preserve"> meetings</w:t>
      </w:r>
    </w:p>
    <w:p w14:paraId="2DEC7161">
      <w:r>
        <w:rPr>
          <w:rFonts w:hint="eastAsia"/>
        </w:rPr>
        <w:t>TSG-RAN WG4 Meeting #116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August 25 to 29, 2025</w:t>
      </w:r>
      <w:r>
        <w:rPr>
          <w:rFonts w:hint="eastAsia"/>
        </w:rPr>
        <w:tab/>
      </w:r>
      <w:r>
        <w:rPr>
          <w:rFonts w:hint="eastAsia"/>
        </w:rPr>
        <w:t>Bengaluru, IN</w:t>
      </w:r>
    </w:p>
    <w:p w14:paraId="62C65DB8">
      <w:r>
        <w:rPr>
          <w:rFonts w:hint="eastAsia"/>
        </w:rPr>
        <w:t>TSG-RAN WG4 Meeting #116-bis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October 13 to 17, 2025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 xml:space="preserve"> Prague, CZ</w:t>
      </w: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F77F19"/>
    <w:multiLevelType w:val="singleLevel"/>
    <w:tmpl w:val="18F77F19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32146A76"/>
    <w:multiLevelType w:val="multilevel"/>
    <w:tmpl w:val="32146A7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linkStyles/>
  <w:attachedTemplate r:id="rId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CD6"/>
    <w:rsid w:val="00016619"/>
    <w:rsid w:val="00017F23"/>
    <w:rsid w:val="000222D5"/>
    <w:rsid w:val="0002525E"/>
    <w:rsid w:val="00067C8C"/>
    <w:rsid w:val="00077382"/>
    <w:rsid w:val="0009620C"/>
    <w:rsid w:val="000A6DE7"/>
    <w:rsid w:val="000C259B"/>
    <w:rsid w:val="000F6242"/>
    <w:rsid w:val="000F79C4"/>
    <w:rsid w:val="00112416"/>
    <w:rsid w:val="001305DF"/>
    <w:rsid w:val="001347C4"/>
    <w:rsid w:val="00136B7D"/>
    <w:rsid w:val="00167D61"/>
    <w:rsid w:val="001B7BD4"/>
    <w:rsid w:val="001D5009"/>
    <w:rsid w:val="001E5551"/>
    <w:rsid w:val="001E61E9"/>
    <w:rsid w:val="001F3700"/>
    <w:rsid w:val="00213A0D"/>
    <w:rsid w:val="00215961"/>
    <w:rsid w:val="00224700"/>
    <w:rsid w:val="00273963"/>
    <w:rsid w:val="002773B0"/>
    <w:rsid w:val="002968B6"/>
    <w:rsid w:val="002A1ECB"/>
    <w:rsid w:val="002B7517"/>
    <w:rsid w:val="002C1805"/>
    <w:rsid w:val="002C4267"/>
    <w:rsid w:val="002F1940"/>
    <w:rsid w:val="00320C8C"/>
    <w:rsid w:val="0032137B"/>
    <w:rsid w:val="00364D3C"/>
    <w:rsid w:val="00366CC2"/>
    <w:rsid w:val="00367F51"/>
    <w:rsid w:val="00375786"/>
    <w:rsid w:val="00383545"/>
    <w:rsid w:val="003940A2"/>
    <w:rsid w:val="00394450"/>
    <w:rsid w:val="003B6C17"/>
    <w:rsid w:val="003C2F54"/>
    <w:rsid w:val="003E2FB4"/>
    <w:rsid w:val="0042774E"/>
    <w:rsid w:val="00433500"/>
    <w:rsid w:val="00433F71"/>
    <w:rsid w:val="00440D43"/>
    <w:rsid w:val="004C7ED8"/>
    <w:rsid w:val="004E07A4"/>
    <w:rsid w:val="004E3939"/>
    <w:rsid w:val="004E49C3"/>
    <w:rsid w:val="004E7E00"/>
    <w:rsid w:val="004F528E"/>
    <w:rsid w:val="0050495A"/>
    <w:rsid w:val="0050558E"/>
    <w:rsid w:val="00511734"/>
    <w:rsid w:val="00544F60"/>
    <w:rsid w:val="00553090"/>
    <w:rsid w:val="00556357"/>
    <w:rsid w:val="005616D5"/>
    <w:rsid w:val="00564043"/>
    <w:rsid w:val="005E1028"/>
    <w:rsid w:val="005F0735"/>
    <w:rsid w:val="005F0C06"/>
    <w:rsid w:val="00615D63"/>
    <w:rsid w:val="006200C7"/>
    <w:rsid w:val="00635907"/>
    <w:rsid w:val="00637F95"/>
    <w:rsid w:val="00652668"/>
    <w:rsid w:val="0066542C"/>
    <w:rsid w:val="006924C1"/>
    <w:rsid w:val="006941AE"/>
    <w:rsid w:val="006D6E19"/>
    <w:rsid w:val="007050B8"/>
    <w:rsid w:val="00707B85"/>
    <w:rsid w:val="00720857"/>
    <w:rsid w:val="00735ECE"/>
    <w:rsid w:val="0074542C"/>
    <w:rsid w:val="007A1871"/>
    <w:rsid w:val="007D0DEE"/>
    <w:rsid w:val="007D713C"/>
    <w:rsid w:val="007F4BD1"/>
    <w:rsid w:val="007F4F92"/>
    <w:rsid w:val="00862E1E"/>
    <w:rsid w:val="00864042"/>
    <w:rsid w:val="00867868"/>
    <w:rsid w:val="00867D2E"/>
    <w:rsid w:val="00871258"/>
    <w:rsid w:val="0087459E"/>
    <w:rsid w:val="00882003"/>
    <w:rsid w:val="00883F89"/>
    <w:rsid w:val="0088553B"/>
    <w:rsid w:val="00895738"/>
    <w:rsid w:val="008A2A5A"/>
    <w:rsid w:val="008A36CE"/>
    <w:rsid w:val="008D772F"/>
    <w:rsid w:val="00920192"/>
    <w:rsid w:val="00931211"/>
    <w:rsid w:val="009318AA"/>
    <w:rsid w:val="00946B3A"/>
    <w:rsid w:val="00966A21"/>
    <w:rsid w:val="00981C8C"/>
    <w:rsid w:val="0099764C"/>
    <w:rsid w:val="009B3B44"/>
    <w:rsid w:val="009B538A"/>
    <w:rsid w:val="009C1C9D"/>
    <w:rsid w:val="009D6426"/>
    <w:rsid w:val="009D6AC4"/>
    <w:rsid w:val="009E5267"/>
    <w:rsid w:val="00A0083B"/>
    <w:rsid w:val="00A04FF1"/>
    <w:rsid w:val="00A25E0A"/>
    <w:rsid w:val="00A37B0A"/>
    <w:rsid w:val="00A40B93"/>
    <w:rsid w:val="00A66377"/>
    <w:rsid w:val="00A73376"/>
    <w:rsid w:val="00A76DF8"/>
    <w:rsid w:val="00A92C23"/>
    <w:rsid w:val="00AA6EE3"/>
    <w:rsid w:val="00AD01DC"/>
    <w:rsid w:val="00AE1BF4"/>
    <w:rsid w:val="00AF77CA"/>
    <w:rsid w:val="00B146FE"/>
    <w:rsid w:val="00B66B1D"/>
    <w:rsid w:val="00B84BDC"/>
    <w:rsid w:val="00B87F15"/>
    <w:rsid w:val="00B94854"/>
    <w:rsid w:val="00B96B83"/>
    <w:rsid w:val="00B97703"/>
    <w:rsid w:val="00BA5D2F"/>
    <w:rsid w:val="00BE10F4"/>
    <w:rsid w:val="00C13978"/>
    <w:rsid w:val="00C40DAD"/>
    <w:rsid w:val="00C4173E"/>
    <w:rsid w:val="00C524DC"/>
    <w:rsid w:val="00C5681D"/>
    <w:rsid w:val="00C637D9"/>
    <w:rsid w:val="00C92B9F"/>
    <w:rsid w:val="00CA1E28"/>
    <w:rsid w:val="00CA4AED"/>
    <w:rsid w:val="00CC22D0"/>
    <w:rsid w:val="00CC74DE"/>
    <w:rsid w:val="00CE07CA"/>
    <w:rsid w:val="00CE0AB4"/>
    <w:rsid w:val="00CF6087"/>
    <w:rsid w:val="00CF6BEA"/>
    <w:rsid w:val="00D11E9C"/>
    <w:rsid w:val="00D50E60"/>
    <w:rsid w:val="00D52EA5"/>
    <w:rsid w:val="00D56239"/>
    <w:rsid w:val="00DE1B87"/>
    <w:rsid w:val="00DE5515"/>
    <w:rsid w:val="00DE6AE1"/>
    <w:rsid w:val="00E16988"/>
    <w:rsid w:val="00E3549C"/>
    <w:rsid w:val="00E370A9"/>
    <w:rsid w:val="00E44611"/>
    <w:rsid w:val="00E73C06"/>
    <w:rsid w:val="00E87C52"/>
    <w:rsid w:val="00E92C52"/>
    <w:rsid w:val="00EA1FE0"/>
    <w:rsid w:val="00EB035D"/>
    <w:rsid w:val="00EB0F46"/>
    <w:rsid w:val="00EB1385"/>
    <w:rsid w:val="00EB6470"/>
    <w:rsid w:val="00EC336D"/>
    <w:rsid w:val="00ED669F"/>
    <w:rsid w:val="00EE489A"/>
    <w:rsid w:val="00F17925"/>
    <w:rsid w:val="00F35D83"/>
    <w:rsid w:val="00F35E82"/>
    <w:rsid w:val="00F441A8"/>
    <w:rsid w:val="00F8388B"/>
    <w:rsid w:val="00FA4114"/>
    <w:rsid w:val="00FD3E0F"/>
    <w:rsid w:val="011955EE"/>
    <w:rsid w:val="0B9F55DF"/>
    <w:rsid w:val="0BD14D87"/>
    <w:rsid w:val="0D130DFF"/>
    <w:rsid w:val="161E10F2"/>
    <w:rsid w:val="1D0A51B3"/>
    <w:rsid w:val="1E4800BE"/>
    <w:rsid w:val="20234AC9"/>
    <w:rsid w:val="2B7D3C27"/>
    <w:rsid w:val="317E6AC1"/>
    <w:rsid w:val="354C1C38"/>
    <w:rsid w:val="35B22F36"/>
    <w:rsid w:val="3A59760D"/>
    <w:rsid w:val="41602848"/>
    <w:rsid w:val="41B3295A"/>
    <w:rsid w:val="42E661CE"/>
    <w:rsid w:val="43211885"/>
    <w:rsid w:val="48C12AEC"/>
    <w:rsid w:val="4F743640"/>
    <w:rsid w:val="52A06548"/>
    <w:rsid w:val="5ED00919"/>
    <w:rsid w:val="60636240"/>
    <w:rsid w:val="6DD20F3C"/>
    <w:rsid w:val="7F85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7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43">
    <w:name w:val="Table Grid"/>
    <w:basedOn w:val="4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page number"/>
    <w:basedOn w:val="44"/>
    <w:semiHidden/>
    <w:qFormat/>
    <w:uiPriority w:val="0"/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Balloon Text Char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Header Char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Footnote Text Char"/>
    <w:link w:val="35"/>
    <w:semiHidden/>
    <w:qFormat/>
    <w:uiPriority w:val="0"/>
    <w:rPr>
      <w:sz w:val="16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paragraph" w:styleId="93">
    <w:name w:val="List Paragraph"/>
    <w:basedOn w:val="1"/>
    <w:link w:val="94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/>
      <w:sz w:val="22"/>
      <w:szCs w:val="22"/>
      <w:lang w:val="en-US" w:eastAsia="en-US"/>
    </w:rPr>
  </w:style>
  <w:style w:type="character" w:customStyle="1" w:styleId="94">
    <w:name w:val="List Paragraph Char"/>
    <w:link w:val="93"/>
    <w:qFormat/>
    <w:locked/>
    <w:uiPriority w:val="34"/>
    <w:rPr>
      <w:rFonts w:ascii="Calibri" w:hAnsi="Calibri" w:eastAsia="Calibri"/>
      <w:sz w:val="22"/>
      <w:szCs w:val="22"/>
      <w:lang w:eastAsia="en-US"/>
    </w:rPr>
  </w:style>
  <w:style w:type="paragraph" w:customStyle="1" w:styleId="95">
    <w:name w:val="Revision2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customStyle="1" w:styleId="96">
    <w:name w:val="Comment Text Char"/>
    <w:basedOn w:val="44"/>
    <w:link w:val="28"/>
    <w:semiHidden/>
    <w:qFormat/>
    <w:uiPriority w:val="0"/>
    <w:rPr>
      <w:rFonts w:ascii="Arial" w:hAnsi="Arial"/>
      <w:lang w:eastAsia="en-GB"/>
    </w:rPr>
  </w:style>
  <w:style w:type="character" w:customStyle="1" w:styleId="97">
    <w:name w:val="Comment Subject Char"/>
    <w:basedOn w:val="96"/>
    <w:link w:val="41"/>
    <w:semiHidden/>
    <w:qFormat/>
    <w:uiPriority w:val="99"/>
    <w:rPr>
      <w:rFonts w:ascii="Arial" w:hAnsi="Arial"/>
      <w:b/>
      <w:bCs/>
      <w:lang w:eastAsia="en-GB"/>
    </w:rPr>
  </w:style>
  <w:style w:type="paragraph" w:customStyle="1" w:styleId="9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 Sophia Antipolis</Company>
  <Pages>2</Pages>
  <Words>289</Words>
  <Characters>1649</Characters>
  <Lines>13</Lines>
  <Paragraphs>3</Paragraphs>
  <TotalTime>22</TotalTime>
  <ScaleCrop>false</ScaleCrop>
  <LinksUpToDate>false</LinksUpToDate>
  <CharactersWithSpaces>1935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2025-05-23T06:51:00Z</dcterms:created>
  <dc:creator>David Boswarthick</dc:creator>
  <cp:lastModifiedBy>Jingjing _CMCC</cp:lastModifiedBy>
  <cp:lastPrinted>2002-04-23T07:10:00Z</cp:lastPrinted>
  <dcterms:modified xsi:type="dcterms:W3CDTF">2025-05-23T07:47:39Z</dcterms:modified>
  <dc:title>LS template for N3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2052-12.8.2.18205</vt:lpwstr>
  </property>
  <property fmtid="{D5CDD505-2E9C-101B-9397-08002B2CF9AE}" pid="4" name="ICV">
    <vt:lpwstr>5BEF1E8E46C84A619EE65E3E1570F947</vt:lpwstr>
  </property>
</Properties>
</file>